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EC75A6A" w14:textId="3D691687" w:rsidR="00F534FF" w:rsidRDefault="00F534FF" w:rsidP="00A41661">
      <w:pPr>
        <w:pStyle w:val="Naslov1"/>
        <w:spacing w:after="240"/>
        <w:jc w:val="center"/>
      </w:pPr>
      <w:r>
        <w:t xml:space="preserve">PRILOG </w:t>
      </w:r>
      <w:r w:rsidR="00716212">
        <w:t>5</w:t>
      </w:r>
      <w:r w:rsidR="00E32F60">
        <w:t>.</w:t>
      </w:r>
      <w:r>
        <w:t xml:space="preserve"> -  IZJAVA O JAMSTVU ZA PERFORMANSE I OTKLANJANJE NEDOSTATAKA U JAMSTVENOM ROKU</w:t>
      </w:r>
    </w:p>
    <w:p w14:paraId="760E2224" w14:textId="17C2A491" w:rsidR="00F534FF" w:rsidRPr="006921BC" w:rsidRDefault="00F534FF" w:rsidP="00A41661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</w:rPr>
      </w:pPr>
      <w:r w:rsidRPr="006D32D3">
        <w:rPr>
          <w:b/>
          <w:sz w:val="28"/>
        </w:rPr>
        <w:t xml:space="preserve">Evidencijski broj nabave: </w:t>
      </w:r>
      <w:r w:rsidR="00716212">
        <w:rPr>
          <w:sz w:val="28"/>
        </w:rPr>
        <w:t>KK.04.1.1.03.0111/NOJN-02</w:t>
      </w:r>
    </w:p>
    <w:p w14:paraId="5EC0286B" w14:textId="77777777" w:rsidR="00F534FF" w:rsidRPr="00F111EE" w:rsidRDefault="00F534FF" w:rsidP="00F534FF">
      <w:pPr>
        <w:tabs>
          <w:tab w:val="left" w:pos="567"/>
        </w:tabs>
        <w:spacing w:line="276" w:lineRule="auto"/>
        <w:rPr>
          <w:bCs/>
        </w:rPr>
      </w:pPr>
      <w:r w:rsidRPr="00F111EE">
        <w:rPr>
          <w:bCs/>
        </w:rPr>
        <w:t xml:space="preserve">Radi </w:t>
      </w:r>
      <w:r>
        <w:rPr>
          <w:bCs/>
        </w:rPr>
        <w:t xml:space="preserve">utvrđivanja jamstvenog roka </w:t>
      </w:r>
      <w:r w:rsidRPr="00F111EE">
        <w:rPr>
          <w:bCs/>
        </w:rPr>
        <w:t>dajem</w:t>
      </w:r>
      <w:r>
        <w:rPr>
          <w:bCs/>
        </w:rPr>
        <w:t>:</w:t>
      </w:r>
    </w:p>
    <w:p w14:paraId="0CDB864A" w14:textId="77777777" w:rsidR="00F534FF" w:rsidRPr="00F111EE" w:rsidRDefault="00F534FF" w:rsidP="00F534FF">
      <w:pPr>
        <w:tabs>
          <w:tab w:val="left" w:pos="567"/>
        </w:tabs>
        <w:spacing w:line="276" w:lineRule="auto"/>
        <w:jc w:val="center"/>
        <w:rPr>
          <w:bCs/>
        </w:rPr>
      </w:pPr>
    </w:p>
    <w:p w14:paraId="5CBB6A32" w14:textId="77777777" w:rsidR="00F534FF" w:rsidRDefault="00F534FF" w:rsidP="00F534FF">
      <w:pPr>
        <w:tabs>
          <w:tab w:val="left" w:pos="567"/>
        </w:tabs>
        <w:spacing w:line="276" w:lineRule="auto"/>
        <w:jc w:val="center"/>
        <w:rPr>
          <w:b/>
          <w:bCs/>
        </w:rPr>
      </w:pPr>
      <w:r w:rsidRPr="00F111EE">
        <w:rPr>
          <w:b/>
          <w:bCs/>
        </w:rPr>
        <w:t>I Z J A V U</w:t>
      </w:r>
    </w:p>
    <w:p w14:paraId="1CE5EB8A" w14:textId="77777777" w:rsidR="00F534FF" w:rsidRPr="00F111EE" w:rsidRDefault="00F534FF" w:rsidP="00F534FF">
      <w:pPr>
        <w:tabs>
          <w:tab w:val="left" w:pos="567"/>
        </w:tabs>
        <w:spacing w:line="276" w:lineRule="auto"/>
        <w:jc w:val="center"/>
        <w:rPr>
          <w:b/>
          <w:bCs/>
        </w:rPr>
      </w:pPr>
    </w:p>
    <w:p w14:paraId="05BF59DD" w14:textId="35C66A80" w:rsidR="00F534FF" w:rsidRDefault="00F534FF" w:rsidP="00E32F60">
      <w:pPr>
        <w:tabs>
          <w:tab w:val="left" w:pos="567"/>
        </w:tabs>
        <w:spacing w:line="276" w:lineRule="auto"/>
        <w:ind w:left="567" w:hanging="567"/>
        <w:jc w:val="both"/>
        <w:rPr>
          <w:bCs/>
        </w:rPr>
      </w:pPr>
      <w:r w:rsidRPr="00F111EE">
        <w:rPr>
          <w:bCs/>
        </w:rPr>
        <w:t>kojom ja ____________________________ iz</w:t>
      </w:r>
      <w:r>
        <w:rPr>
          <w:bCs/>
        </w:rPr>
        <w:t xml:space="preserve"> </w:t>
      </w:r>
      <w:r w:rsidRPr="00F111EE">
        <w:rPr>
          <w:bCs/>
        </w:rPr>
        <w:t>____________________________</w:t>
      </w:r>
    </w:p>
    <w:p w14:paraId="6105C7F8" w14:textId="3224F659" w:rsidR="00F534FF" w:rsidRPr="00156D55" w:rsidRDefault="00E32F60" w:rsidP="00E32F60">
      <w:pPr>
        <w:tabs>
          <w:tab w:val="left" w:pos="567"/>
        </w:tabs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F534FF" w:rsidRPr="00156D55">
        <w:rPr>
          <w:bCs/>
          <w:sz w:val="20"/>
          <w:szCs w:val="20"/>
        </w:rPr>
        <w:t>(ime i prezime)</w:t>
      </w:r>
      <w:r w:rsidR="00F534FF">
        <w:rPr>
          <w:bCs/>
          <w:sz w:val="20"/>
          <w:szCs w:val="20"/>
        </w:rPr>
        <w:tab/>
      </w:r>
      <w:r w:rsidR="00F534FF">
        <w:rPr>
          <w:bCs/>
          <w:sz w:val="20"/>
          <w:szCs w:val="20"/>
        </w:rPr>
        <w:tab/>
      </w:r>
      <w:r w:rsidR="00F534FF">
        <w:rPr>
          <w:bCs/>
          <w:sz w:val="20"/>
          <w:szCs w:val="20"/>
        </w:rPr>
        <w:tab/>
        <w:t xml:space="preserve">              </w:t>
      </w:r>
      <w:r w:rsidR="00F534FF" w:rsidRPr="00156D55">
        <w:rPr>
          <w:bCs/>
          <w:sz w:val="20"/>
          <w:szCs w:val="20"/>
        </w:rPr>
        <w:t>(adresa stanovanja)</w:t>
      </w:r>
    </w:p>
    <w:p w14:paraId="37B74691" w14:textId="77777777" w:rsidR="00E32F60" w:rsidRDefault="00F534FF" w:rsidP="00E32F60">
      <w:pPr>
        <w:pBdr>
          <w:bottom w:val="single" w:sz="12" w:space="1" w:color="auto"/>
        </w:pBdr>
        <w:tabs>
          <w:tab w:val="left" w:pos="567"/>
        </w:tabs>
        <w:spacing w:before="240" w:line="276" w:lineRule="auto"/>
        <w:jc w:val="both"/>
        <w:rPr>
          <w:bCs/>
        </w:rPr>
      </w:pPr>
      <w:r w:rsidRPr="00F111EE">
        <w:rPr>
          <w:bCs/>
        </w:rPr>
        <w:t>OIB:__________________, broj osobne iskaznice _______________ izdane od</w:t>
      </w:r>
      <w:r>
        <w:rPr>
          <w:bCs/>
        </w:rPr>
        <w:t xml:space="preserve"> </w:t>
      </w:r>
    </w:p>
    <w:p w14:paraId="1A568CDD" w14:textId="0D1AF661" w:rsidR="00F534FF" w:rsidRDefault="00F534FF" w:rsidP="00E32F60">
      <w:pPr>
        <w:pBdr>
          <w:bottom w:val="single" w:sz="12" w:space="1" w:color="auto"/>
        </w:pBdr>
        <w:tabs>
          <w:tab w:val="left" w:pos="567"/>
        </w:tabs>
        <w:spacing w:before="240" w:line="276" w:lineRule="auto"/>
        <w:jc w:val="both"/>
        <w:rPr>
          <w:bCs/>
        </w:rPr>
      </w:pPr>
      <w:r>
        <w:rPr>
          <w:bCs/>
        </w:rPr>
        <w:t>__________________</w:t>
      </w:r>
      <w:r w:rsidR="00E32F60">
        <w:rPr>
          <w:bCs/>
        </w:rPr>
        <w:t xml:space="preserve">    </w:t>
      </w:r>
      <w:r w:rsidRPr="00F111EE">
        <w:rPr>
          <w:bCs/>
        </w:rPr>
        <w:t>kao po zakonu ovlaštena osoba za zastupanje gospodarskog subjekta</w:t>
      </w:r>
    </w:p>
    <w:p w14:paraId="0566AC0B" w14:textId="77777777" w:rsidR="00F534FF" w:rsidRPr="00F111EE" w:rsidRDefault="00F534FF" w:rsidP="00E32F60">
      <w:pPr>
        <w:pBdr>
          <w:bottom w:val="single" w:sz="12" w:space="1" w:color="auto"/>
        </w:pBdr>
        <w:tabs>
          <w:tab w:val="left" w:pos="567"/>
        </w:tabs>
        <w:spacing w:line="276" w:lineRule="auto"/>
        <w:jc w:val="both"/>
        <w:rPr>
          <w:bCs/>
        </w:rPr>
      </w:pPr>
    </w:p>
    <w:p w14:paraId="4EE2C67C" w14:textId="77777777" w:rsidR="00F534FF" w:rsidRPr="00156D55" w:rsidRDefault="00F534FF" w:rsidP="00E32F60">
      <w:pPr>
        <w:tabs>
          <w:tab w:val="left" w:pos="567"/>
        </w:tabs>
        <w:spacing w:line="276" w:lineRule="auto"/>
        <w:jc w:val="center"/>
        <w:rPr>
          <w:bCs/>
          <w:sz w:val="20"/>
          <w:szCs w:val="20"/>
        </w:rPr>
      </w:pPr>
      <w:r w:rsidRPr="00156D55">
        <w:rPr>
          <w:bCs/>
          <w:sz w:val="20"/>
          <w:szCs w:val="20"/>
        </w:rPr>
        <w:t>(naziv i sjedište gospodarskog subjekta, OIB)</w:t>
      </w:r>
    </w:p>
    <w:p w14:paraId="6CE56E7E" w14:textId="77777777" w:rsidR="00F534FF" w:rsidRDefault="00F534FF" w:rsidP="00A41661">
      <w:pPr>
        <w:tabs>
          <w:tab w:val="left" w:pos="567"/>
        </w:tabs>
        <w:spacing w:before="240" w:after="240" w:line="276" w:lineRule="auto"/>
        <w:jc w:val="both"/>
        <w:rPr>
          <w:bCs/>
        </w:rPr>
      </w:pPr>
      <w:r w:rsidRPr="00F111EE">
        <w:rPr>
          <w:bCs/>
        </w:rPr>
        <w:t>pod materijalnom i kaznenom odgovornošću izjavljujem</w:t>
      </w:r>
      <w:r>
        <w:rPr>
          <w:bCs/>
        </w:rPr>
        <w:t>:</w:t>
      </w:r>
    </w:p>
    <w:p w14:paraId="227E467D" w14:textId="4BF18B44" w:rsidR="00F534FF" w:rsidRDefault="00F534FF" w:rsidP="00E32F60">
      <w:pPr>
        <w:tabs>
          <w:tab w:val="left" w:pos="567"/>
        </w:tabs>
        <w:spacing w:line="276" w:lineRule="auto"/>
        <w:jc w:val="both"/>
        <w:rPr>
          <w:bCs/>
        </w:rPr>
      </w:pPr>
      <w:r>
        <w:rPr>
          <w:bCs/>
        </w:rPr>
        <w:t xml:space="preserve">da ću dostaviti jamstvo za performanse i otklanjanje nedostataka i </w:t>
      </w:r>
      <w:r w:rsidRPr="006921BC">
        <w:rPr>
          <w:bCs/>
        </w:rPr>
        <w:t xml:space="preserve">naknade nastale </w:t>
      </w:r>
      <w:r w:rsidR="003F79AC">
        <w:rPr>
          <w:bCs/>
        </w:rPr>
        <w:t>štete, u obliku bjanko zadužnice ili jednakovrijednog dokumenta</w:t>
      </w:r>
      <w:r w:rsidRPr="006921BC">
        <w:rPr>
          <w:bCs/>
        </w:rPr>
        <w:t xml:space="preserve"> u iznosu od </w:t>
      </w:r>
      <w:r w:rsidR="00716212">
        <w:rPr>
          <w:bCs/>
        </w:rPr>
        <w:t>1</w:t>
      </w:r>
      <w:r w:rsidR="00D83D17">
        <w:rPr>
          <w:bCs/>
        </w:rPr>
        <w:t>00.000,00 kuna</w:t>
      </w:r>
      <w:r>
        <w:rPr>
          <w:bCs/>
        </w:rPr>
        <w:t>, najkasnije do trenutka potpisivanja Zapisnika o primopredaji.</w:t>
      </w:r>
    </w:p>
    <w:p w14:paraId="6162E38E" w14:textId="77777777" w:rsidR="00F534FF" w:rsidRDefault="00F534FF" w:rsidP="00E32F60">
      <w:pPr>
        <w:tabs>
          <w:tab w:val="left" w:pos="567"/>
        </w:tabs>
        <w:spacing w:line="276" w:lineRule="auto"/>
        <w:jc w:val="both"/>
        <w:rPr>
          <w:bCs/>
        </w:rPr>
      </w:pPr>
    </w:p>
    <w:p w14:paraId="29C096A1" w14:textId="7750A357" w:rsidR="00F534FF" w:rsidRDefault="00F534FF" w:rsidP="00E32F60">
      <w:pPr>
        <w:tabs>
          <w:tab w:val="left" w:pos="567"/>
        </w:tabs>
        <w:spacing w:line="276" w:lineRule="auto"/>
        <w:jc w:val="both"/>
        <w:rPr>
          <w:bCs/>
        </w:rPr>
      </w:pPr>
      <w:r>
        <w:rPr>
          <w:bCs/>
        </w:rPr>
        <w:t xml:space="preserve">Jamstveni rok za predmet nabave iznosi ___________ </w:t>
      </w:r>
      <w:r w:rsidR="00716212" w:rsidRPr="00A635A2">
        <w:rPr>
          <w:b/>
          <w:bCs/>
        </w:rPr>
        <w:t>radnih sati</w:t>
      </w:r>
      <w:r>
        <w:rPr>
          <w:bCs/>
        </w:rPr>
        <w:t xml:space="preserve"> (minimalno </w:t>
      </w:r>
      <w:r w:rsidR="00716212">
        <w:rPr>
          <w:bCs/>
        </w:rPr>
        <w:t>3.000</w:t>
      </w:r>
      <w:r w:rsidR="00A635A2">
        <w:rPr>
          <w:bCs/>
        </w:rPr>
        <w:t xml:space="preserve"> </w:t>
      </w:r>
      <w:r w:rsidR="003D2BC6">
        <w:rPr>
          <w:bCs/>
        </w:rPr>
        <w:t>h</w:t>
      </w:r>
      <w:r>
        <w:rPr>
          <w:bCs/>
        </w:rPr>
        <w:t xml:space="preserve">) računajući od dana </w:t>
      </w:r>
      <w:r w:rsidR="00716212">
        <w:rPr>
          <w:bCs/>
        </w:rPr>
        <w:t>potpisivanja Zapisnika o uspješnoj primopredaji</w:t>
      </w:r>
      <w:r>
        <w:rPr>
          <w:bCs/>
        </w:rPr>
        <w:t>.</w:t>
      </w:r>
    </w:p>
    <w:p w14:paraId="62953F8B" w14:textId="77777777" w:rsidR="003D2BC6" w:rsidRDefault="003D2BC6" w:rsidP="00E32F60">
      <w:pPr>
        <w:tabs>
          <w:tab w:val="left" w:pos="567"/>
        </w:tabs>
        <w:spacing w:line="276" w:lineRule="auto"/>
        <w:jc w:val="both"/>
        <w:rPr>
          <w:bCs/>
        </w:rPr>
      </w:pPr>
    </w:p>
    <w:p w14:paraId="12B3A39F" w14:textId="5F25F272" w:rsidR="003D2BC6" w:rsidRPr="00A635A2" w:rsidRDefault="003D2BC6" w:rsidP="00E32F60">
      <w:pPr>
        <w:tabs>
          <w:tab w:val="left" w:pos="567"/>
        </w:tabs>
        <w:spacing w:line="276" w:lineRule="auto"/>
        <w:jc w:val="both"/>
        <w:rPr>
          <w:bCs/>
          <w:i/>
        </w:rPr>
      </w:pPr>
      <w:r w:rsidRPr="00A635A2">
        <w:rPr>
          <w:b/>
          <w:bCs/>
        </w:rPr>
        <w:t>NAPOMENA:</w:t>
      </w:r>
      <w:r>
        <w:rPr>
          <w:bCs/>
        </w:rPr>
        <w:t xml:space="preserve"> </w:t>
      </w:r>
      <w:r w:rsidRPr="00A635A2">
        <w:rPr>
          <w:bCs/>
          <w:i/>
        </w:rPr>
        <w:t>Prihvatljiv iskaz jamstvenog roka za predmet nabave je isključivo u radnim satima. Formulacije u kojima se spominju mjeseci ili godine</w:t>
      </w:r>
      <w:r w:rsidR="00A635A2">
        <w:rPr>
          <w:bCs/>
          <w:i/>
        </w:rPr>
        <w:t xml:space="preserve"> u kombinaciji sa radnim satima</w:t>
      </w:r>
      <w:r w:rsidRPr="00A635A2">
        <w:rPr>
          <w:bCs/>
          <w:i/>
        </w:rPr>
        <w:t>, prilikom bodovanja neće se uzimati u obzir</w:t>
      </w:r>
      <w:r w:rsidR="00A41661">
        <w:rPr>
          <w:bCs/>
          <w:i/>
        </w:rPr>
        <w:t>, tj. Ponuditelju će biti dodijeljeno 0 bodova za kategoriju trajanja jamstva</w:t>
      </w:r>
      <w:r w:rsidRPr="00A635A2">
        <w:rPr>
          <w:bCs/>
          <w:i/>
        </w:rPr>
        <w:t>.</w:t>
      </w:r>
    </w:p>
    <w:p w14:paraId="10F069D5" w14:textId="77777777" w:rsidR="00F534FF" w:rsidRPr="00F111EE" w:rsidRDefault="00F534FF" w:rsidP="00F534FF">
      <w:pPr>
        <w:pStyle w:val="Odlomakpopisa"/>
        <w:tabs>
          <w:tab w:val="left" w:pos="567"/>
        </w:tabs>
        <w:spacing w:line="276" w:lineRule="auto"/>
        <w:ind w:left="0"/>
        <w:jc w:val="both"/>
        <w:rPr>
          <w:bCs/>
        </w:rPr>
      </w:pPr>
    </w:p>
    <w:p w14:paraId="7218D828" w14:textId="77777777" w:rsidR="00F534FF" w:rsidRDefault="00F534FF" w:rsidP="00F534FF">
      <w:pPr>
        <w:pStyle w:val="Odlomakpopisa"/>
        <w:tabs>
          <w:tab w:val="left" w:pos="567"/>
        </w:tabs>
        <w:spacing w:line="276" w:lineRule="auto"/>
        <w:ind w:left="0"/>
        <w:jc w:val="both"/>
        <w:rPr>
          <w:bCs/>
        </w:rPr>
      </w:pPr>
    </w:p>
    <w:p w14:paraId="3E29772F" w14:textId="03CEF85A" w:rsidR="00F534FF" w:rsidRDefault="00F534FF" w:rsidP="00F534FF">
      <w:pPr>
        <w:pStyle w:val="Zaglavlje"/>
        <w:tabs>
          <w:tab w:val="clear" w:pos="4536"/>
          <w:tab w:val="clear" w:pos="9072"/>
          <w:tab w:val="left" w:pos="1301"/>
        </w:tabs>
        <w:jc w:val="both"/>
      </w:pPr>
      <w:bookmarkStart w:id="0" w:name="_Hlk505931948"/>
      <w:bookmarkStart w:id="1" w:name="_Hlk505932163"/>
      <w:r>
        <w:t>U __</w:t>
      </w:r>
      <w:r w:rsidR="00E32F60">
        <w:t>___________, dana ________ 2021</w:t>
      </w:r>
      <w:r>
        <w:t xml:space="preserve">. </w:t>
      </w:r>
      <w:bookmarkEnd w:id="0"/>
      <w:r w:rsidR="00B25097">
        <w:tab/>
      </w:r>
      <w:r w:rsidR="00B25097">
        <w:tab/>
      </w:r>
      <w:r w:rsidR="00B25097">
        <w:tab/>
        <w:t xml:space="preserve">   </w:t>
      </w:r>
      <w:r w:rsidRPr="00A707BF">
        <w:rPr>
          <w:b/>
          <w:bCs/>
        </w:rPr>
        <w:t xml:space="preserve"> ZA</w:t>
      </w:r>
      <w:r w:rsidRPr="00EC10C2">
        <w:rPr>
          <w:b/>
        </w:rPr>
        <w:t xml:space="preserve"> PONUDITELJA:</w:t>
      </w:r>
    </w:p>
    <w:p w14:paraId="07D23EA8" w14:textId="77777777" w:rsidR="00666683" w:rsidRDefault="00F534FF" w:rsidP="00F534FF">
      <w:pPr>
        <w:pStyle w:val="Zaglavlje"/>
        <w:tabs>
          <w:tab w:val="clear" w:pos="4536"/>
          <w:tab w:val="clear" w:pos="9072"/>
          <w:tab w:val="left" w:pos="1301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M.P.</w:t>
      </w:r>
      <w:r>
        <w:tab/>
      </w:r>
      <w:bookmarkStart w:id="2" w:name="_GoBack"/>
      <w:bookmarkEnd w:id="2"/>
    </w:p>
    <w:tbl>
      <w:tblPr>
        <w:tblStyle w:val="Reetkatablice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0"/>
      </w:tblGrid>
      <w:tr w:rsidR="00666683" w14:paraId="7EEB6393" w14:textId="77777777" w:rsidTr="000100FC">
        <w:tc>
          <w:tcPr>
            <w:tcW w:w="3820" w:type="dxa"/>
          </w:tcPr>
          <w:p w14:paraId="32A855AC" w14:textId="77777777" w:rsidR="00666683" w:rsidRDefault="00666683" w:rsidP="00F534FF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666683" w14:paraId="73F22785" w14:textId="77777777" w:rsidTr="000100FC">
        <w:tc>
          <w:tcPr>
            <w:tcW w:w="3820" w:type="dxa"/>
            <w:vAlign w:val="center"/>
          </w:tcPr>
          <w:p w14:paraId="2757F22B" w14:textId="1E684820" w:rsidR="00666683" w:rsidRDefault="000100FC" w:rsidP="000100FC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</w:pPr>
            <w:r>
              <w:rPr>
                <w:sz w:val="20"/>
              </w:rPr>
              <w:t>(</w:t>
            </w:r>
            <w:r w:rsidR="00666683" w:rsidRPr="000100FC">
              <w:rPr>
                <w:sz w:val="20"/>
              </w:rPr>
              <w:t>ime, prezime i potpis osobe</w:t>
            </w:r>
            <w:r w:rsidR="00666683" w:rsidRPr="000100FC">
              <w:rPr>
                <w:sz w:val="20"/>
              </w:rPr>
              <w:t xml:space="preserve"> </w:t>
            </w:r>
            <w:r w:rsidR="00666683" w:rsidRPr="000100FC">
              <w:rPr>
                <w:sz w:val="20"/>
              </w:rPr>
              <w:t>ovlaštene</w:t>
            </w:r>
            <w:r w:rsidR="00666683" w:rsidRPr="000100FC">
              <w:rPr>
                <w:sz w:val="20"/>
              </w:rPr>
              <w:t xml:space="preserve"> </w:t>
            </w:r>
            <w:r w:rsidR="00666683" w:rsidRPr="000100FC">
              <w:rPr>
                <w:sz w:val="20"/>
              </w:rPr>
              <w:t>za</w:t>
            </w:r>
            <w:r w:rsidR="00666683" w:rsidRPr="000100FC">
              <w:rPr>
                <w:sz w:val="20"/>
              </w:rPr>
              <w:t xml:space="preserve"> </w:t>
            </w:r>
            <w:r w:rsidR="00666683" w:rsidRPr="000100FC">
              <w:rPr>
                <w:sz w:val="20"/>
              </w:rPr>
              <w:t>zastupanje gospodarskog subjekta</w:t>
            </w:r>
            <w:r>
              <w:rPr>
                <w:sz w:val="20"/>
              </w:rPr>
              <w:t>)</w:t>
            </w:r>
          </w:p>
        </w:tc>
      </w:tr>
    </w:tbl>
    <w:p w14:paraId="57CE1B44" w14:textId="15B2CF95" w:rsidR="00F534FF" w:rsidRDefault="00F534FF" w:rsidP="00F534FF">
      <w:pPr>
        <w:pStyle w:val="Zaglavlje"/>
        <w:tabs>
          <w:tab w:val="clear" w:pos="4536"/>
          <w:tab w:val="clear" w:pos="9072"/>
          <w:tab w:val="left" w:pos="1301"/>
        </w:tabs>
        <w:jc w:val="both"/>
      </w:pPr>
      <w:r>
        <w:tab/>
      </w:r>
      <w:bookmarkEnd w:id="1"/>
    </w:p>
    <w:sectPr w:rsidR="00F534FF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9D53E" w14:textId="77777777" w:rsidR="00653701" w:rsidRDefault="00653701" w:rsidP="000C480B">
      <w:r>
        <w:separator/>
      </w:r>
    </w:p>
  </w:endnote>
  <w:endnote w:type="continuationSeparator" w:id="0">
    <w:p w14:paraId="41214E77" w14:textId="77777777" w:rsidR="00653701" w:rsidRDefault="00653701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46CDC" w14:textId="77777777" w:rsidR="00653701" w:rsidRDefault="00653701" w:rsidP="000C480B">
      <w:r>
        <w:separator/>
      </w:r>
    </w:p>
  </w:footnote>
  <w:footnote w:type="continuationSeparator" w:id="0">
    <w:p w14:paraId="5D281CB6" w14:textId="77777777" w:rsidR="00653701" w:rsidRDefault="00653701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653701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100FC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61B31"/>
    <w:rsid w:val="00182AD8"/>
    <w:rsid w:val="001A60BF"/>
    <w:rsid w:val="001D64D6"/>
    <w:rsid w:val="001E1D4A"/>
    <w:rsid w:val="00215059"/>
    <w:rsid w:val="00234C9B"/>
    <w:rsid w:val="002420FB"/>
    <w:rsid w:val="00244D87"/>
    <w:rsid w:val="00252513"/>
    <w:rsid w:val="00252828"/>
    <w:rsid w:val="0027246D"/>
    <w:rsid w:val="002867A3"/>
    <w:rsid w:val="002870A9"/>
    <w:rsid w:val="002914CB"/>
    <w:rsid w:val="002B5451"/>
    <w:rsid w:val="002C6218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D2BC6"/>
    <w:rsid w:val="003E7457"/>
    <w:rsid w:val="003F79AC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510B80"/>
    <w:rsid w:val="0052462B"/>
    <w:rsid w:val="005273C6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605D89"/>
    <w:rsid w:val="0061579D"/>
    <w:rsid w:val="00616BCC"/>
    <w:rsid w:val="006234BC"/>
    <w:rsid w:val="00627CAD"/>
    <w:rsid w:val="00631464"/>
    <w:rsid w:val="0063762B"/>
    <w:rsid w:val="00637D76"/>
    <w:rsid w:val="00653701"/>
    <w:rsid w:val="00666683"/>
    <w:rsid w:val="00681085"/>
    <w:rsid w:val="006A1CBC"/>
    <w:rsid w:val="006C2E2A"/>
    <w:rsid w:val="006C3550"/>
    <w:rsid w:val="006C7899"/>
    <w:rsid w:val="00704F49"/>
    <w:rsid w:val="00716212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E6585"/>
    <w:rsid w:val="007F66A9"/>
    <w:rsid w:val="00804E36"/>
    <w:rsid w:val="00814BB6"/>
    <w:rsid w:val="0082535D"/>
    <w:rsid w:val="00830B99"/>
    <w:rsid w:val="00842A72"/>
    <w:rsid w:val="00850713"/>
    <w:rsid w:val="008603DD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A143F3"/>
    <w:rsid w:val="00A27EC0"/>
    <w:rsid w:val="00A41661"/>
    <w:rsid w:val="00A60E95"/>
    <w:rsid w:val="00A635A2"/>
    <w:rsid w:val="00A82CB8"/>
    <w:rsid w:val="00AB38DC"/>
    <w:rsid w:val="00AC6C0A"/>
    <w:rsid w:val="00AD241E"/>
    <w:rsid w:val="00AE0C51"/>
    <w:rsid w:val="00AE5827"/>
    <w:rsid w:val="00B161EB"/>
    <w:rsid w:val="00B21E8F"/>
    <w:rsid w:val="00B24A09"/>
    <w:rsid w:val="00B25097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4728"/>
    <w:rsid w:val="00CB3D89"/>
    <w:rsid w:val="00CB5267"/>
    <w:rsid w:val="00CB526A"/>
    <w:rsid w:val="00CB60CF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51A3E"/>
    <w:rsid w:val="00D729FF"/>
    <w:rsid w:val="00D83D17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2F60"/>
    <w:rsid w:val="00E37ED6"/>
    <w:rsid w:val="00E5658A"/>
    <w:rsid w:val="00E74963"/>
    <w:rsid w:val="00EA2CC4"/>
    <w:rsid w:val="00ED71F3"/>
    <w:rsid w:val="00F07053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E32F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E32F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66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052B95-2005-47A0-99A9-7A8A0F06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23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1427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10</cp:revision>
  <cp:lastPrinted>2021-04-20T06:31:00Z</cp:lastPrinted>
  <dcterms:created xsi:type="dcterms:W3CDTF">2021-07-30T10:50:00Z</dcterms:created>
  <dcterms:modified xsi:type="dcterms:W3CDTF">2021-11-23T07:33:00Z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